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352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E61E0" w:rsidRPr="0085762D" w14:paraId="32E1FB10" w14:textId="77777777" w:rsidTr="00141F30">
        <w:trPr>
          <w:cantSplit/>
        </w:trPr>
        <w:tc>
          <w:tcPr>
            <w:tcW w:w="6487" w:type="dxa"/>
            <w:vAlign w:val="center"/>
          </w:tcPr>
          <w:p w14:paraId="55BFD79B" w14:textId="77777777" w:rsidR="005E61E0" w:rsidRPr="00141F30" w:rsidRDefault="005E61E0" w:rsidP="00141F30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41F30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BBF3F08" w14:textId="77777777" w:rsidR="005E61E0" w:rsidRPr="0085762D" w:rsidRDefault="005E61E0" w:rsidP="00141F3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4F8726D1">
                  <wp:extent cx="483079" cy="4830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930" cy="48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585470F2" w14:textId="77777777" w:rsidTr="00141F3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2695088" w14:textId="77777777" w:rsidR="005E61E0" w:rsidRPr="0085762D" w:rsidRDefault="005E61E0" w:rsidP="00141F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434254" w14:textId="77777777" w:rsidR="005E61E0" w:rsidRPr="0085762D" w:rsidRDefault="005E61E0" w:rsidP="00141F3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1226F939" w14:textId="77777777" w:rsidTr="00141F3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7DEB5A" w14:textId="77777777" w:rsidR="005E61E0" w:rsidRPr="0085762D" w:rsidRDefault="005E61E0" w:rsidP="00141F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BBAA3B4" w14:textId="77777777" w:rsidR="005E61E0" w:rsidRPr="0085762D" w:rsidRDefault="005E61E0" w:rsidP="00141F30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E223D7" w14:paraId="76E468DF" w14:textId="77777777" w:rsidTr="00141F30">
        <w:trPr>
          <w:cantSplit/>
        </w:trPr>
        <w:tc>
          <w:tcPr>
            <w:tcW w:w="6487" w:type="dxa"/>
            <w:vMerge w:val="restart"/>
          </w:tcPr>
          <w:p w14:paraId="7C33C876" w14:textId="29481D66" w:rsidR="005E61E0" w:rsidRPr="00017EC3" w:rsidRDefault="00017EC3" w:rsidP="00141F3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017EC3">
              <w:rPr>
                <w:rFonts w:ascii="Verdana" w:hAnsi="Verdana"/>
                <w:sz w:val="20"/>
                <w:lang w:val="fr-FR"/>
              </w:rPr>
              <w:t>Source:</w:t>
            </w:r>
            <w:r w:rsidRPr="00017EC3">
              <w:rPr>
                <w:lang w:val="fr-FR"/>
              </w:rPr>
              <w:t xml:space="preserve"> </w:t>
            </w:r>
            <w:r w:rsidRPr="00017EC3">
              <w:rPr>
                <w:rFonts w:ascii="Verdana" w:hAnsi="Verdana"/>
                <w:sz w:val="20"/>
                <w:lang w:val="fr-FR"/>
              </w:rPr>
              <w:t>Document 5D/TEMP/917(Rev.</w:t>
            </w:r>
            <w:r>
              <w:rPr>
                <w:rFonts w:ascii="Verdana" w:hAnsi="Verdana"/>
                <w:sz w:val="20"/>
                <w:lang w:val="fr-FR"/>
              </w:rPr>
              <w:t>1)edited</w:t>
            </w:r>
            <w:r w:rsidRPr="00017EC3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99E3F04" w14:textId="4E9C8CDF" w:rsidR="005E61E0" w:rsidRPr="00BA4A84" w:rsidRDefault="005E61E0" w:rsidP="00141F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" w:eastAsia="zh-CN"/>
              </w:rPr>
            </w:pPr>
          </w:p>
        </w:tc>
      </w:tr>
      <w:tr w:rsidR="005E61E0" w:rsidRPr="0085762D" w14:paraId="61D1F517" w14:textId="77777777" w:rsidTr="00141F30">
        <w:trPr>
          <w:cantSplit/>
        </w:trPr>
        <w:tc>
          <w:tcPr>
            <w:tcW w:w="6487" w:type="dxa"/>
            <w:vMerge/>
          </w:tcPr>
          <w:p w14:paraId="33982CD9" w14:textId="77777777" w:rsidR="005E61E0" w:rsidRPr="00BA4A84" w:rsidRDefault="005E61E0" w:rsidP="00141F30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FD41CB" w14:textId="20A4DAB8" w:rsidR="005E61E0" w:rsidRPr="0085762D" w:rsidRDefault="00017EC3" w:rsidP="00141F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91DA1">
              <w:rPr>
                <w:rFonts w:ascii="Verdana" w:hAnsi="Verdana"/>
                <w:b/>
                <w:sz w:val="20"/>
                <w:lang w:eastAsia="zh-CN"/>
              </w:rPr>
              <w:t>3</w:t>
            </w:r>
          </w:p>
        </w:tc>
      </w:tr>
      <w:tr w:rsidR="005E61E0" w:rsidRPr="0085762D" w14:paraId="0D1C0E66" w14:textId="77777777" w:rsidTr="00141F30">
        <w:trPr>
          <w:cantSplit/>
        </w:trPr>
        <w:tc>
          <w:tcPr>
            <w:tcW w:w="6487" w:type="dxa"/>
            <w:vMerge/>
          </w:tcPr>
          <w:p w14:paraId="4EB4665F" w14:textId="77777777" w:rsidR="005E61E0" w:rsidRPr="0085762D" w:rsidRDefault="005E61E0" w:rsidP="00141F3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9C81D61" w14:textId="77777777" w:rsidR="005E61E0" w:rsidRPr="0085762D" w:rsidRDefault="005E61E0" w:rsidP="00141F3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0EF3FE60" w14:textId="77777777" w:rsidTr="00141F30">
        <w:trPr>
          <w:cantSplit/>
        </w:trPr>
        <w:tc>
          <w:tcPr>
            <w:tcW w:w="9889" w:type="dxa"/>
            <w:gridSpan w:val="2"/>
          </w:tcPr>
          <w:p w14:paraId="086111C9" w14:textId="4ADA97DB" w:rsidR="005E61E0" w:rsidRPr="0085762D" w:rsidRDefault="00017EC3" w:rsidP="00141F3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5E61E0" w:rsidRPr="0085762D" w14:paraId="35475FD9" w14:textId="77777777" w:rsidTr="00141F30">
        <w:trPr>
          <w:cantSplit/>
        </w:trPr>
        <w:tc>
          <w:tcPr>
            <w:tcW w:w="9889" w:type="dxa"/>
            <w:gridSpan w:val="2"/>
          </w:tcPr>
          <w:p w14:paraId="41725EC0" w14:textId="02CA276B" w:rsidR="005E61E0" w:rsidRPr="0085762D" w:rsidRDefault="005E61E0" w:rsidP="00141F30">
            <w:pPr>
              <w:pStyle w:val="Title1"/>
              <w:spacing w:after="240"/>
            </w:pPr>
            <w:bookmarkStart w:id="6" w:name="drec" w:colFirst="0" w:colLast="0"/>
            <w:bookmarkEnd w:id="5"/>
            <w:r w:rsidRPr="0085762D">
              <w:t xml:space="preserve">Liaison statement to </w:t>
            </w:r>
            <w:r w:rsidRPr="0085762D">
              <w:rPr>
                <w:lang w:eastAsia="ja-JP"/>
              </w:rPr>
              <w:t>EXTERNAL ORGANIZATIONS</w:t>
            </w:r>
            <w:r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t xml:space="preserve"> on the </w:t>
            </w:r>
            <w:r w:rsidRPr="00B636D5">
              <w:rPr>
                <w:spacing w:val="-8"/>
                <w:lang w:eastAsia="ja-JP"/>
              </w:rPr>
              <w:t xml:space="preserve">schedule for updating </w:t>
            </w:r>
            <w:r w:rsidRPr="00B636D5">
              <w:rPr>
                <w:spacing w:val="-8"/>
              </w:rPr>
              <w:t xml:space="preserve">Recommendation </w:t>
            </w:r>
            <w:r w:rsidR="00B636D5">
              <w:rPr>
                <w:spacing w:val="-8"/>
              </w:rPr>
              <w:br/>
            </w:r>
            <w:r w:rsidRPr="00B636D5">
              <w:rPr>
                <w:spacing w:val="-8"/>
              </w:rPr>
              <w:t>ITU-R M.2150</w:t>
            </w:r>
            <w:r w:rsidRPr="00B636D5">
              <w:rPr>
                <w:spacing w:val="-8"/>
                <w:lang w:eastAsia="ja-JP"/>
              </w:rPr>
              <w:t xml:space="preserve"> to</w:t>
            </w:r>
            <w:r w:rsidRPr="00B636D5">
              <w:rPr>
                <w:spacing w:val="-8"/>
              </w:rPr>
              <w:t xml:space="preserve"> Revision </w:t>
            </w:r>
            <w:r w:rsidR="006961FC" w:rsidRPr="00B636D5">
              <w:rPr>
                <w:spacing w:val="-8"/>
              </w:rPr>
              <w:t>3</w:t>
            </w:r>
          </w:p>
        </w:tc>
      </w:tr>
    </w:tbl>
    <w:p w14:paraId="799D498F" w14:textId="7BD616F6" w:rsidR="00141F30" w:rsidRPr="00A079D3" w:rsidRDefault="00141F30" w:rsidP="00141F30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bookmarkStart w:id="7" w:name="dbreak"/>
      <w:bookmarkEnd w:id="6"/>
      <w:bookmarkEnd w:id="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 w:rsidR="00C43F0B">
        <w:rPr>
          <w:rFonts w:ascii="Arial" w:hAnsi="Arial" w:cs="Arial"/>
          <w:b/>
          <w:sz w:val="28"/>
          <w:szCs w:val="28"/>
        </w:rPr>
        <w:t>20</w:t>
      </w:r>
    </w:p>
    <w:p w14:paraId="221BE418" w14:textId="77777777" w:rsidR="00141F30" w:rsidRPr="00A079D3" w:rsidRDefault="00141F30" w:rsidP="00141F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106131FB" w14:textId="5BDECF51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Introduction</w:t>
      </w:r>
    </w:p>
    <w:p w14:paraId="7BC72453" w14:textId="572C0010" w:rsidR="005F77AA" w:rsidRPr="0085762D" w:rsidRDefault="005F77AA" w:rsidP="005F77AA">
      <w:pPr>
        <w:ind w:right="-142"/>
      </w:pPr>
      <w:r w:rsidRPr="0085762D">
        <w:t xml:space="preserve">Working Party (WP) 5D thanks the relevant External Organizations for their work </w:t>
      </w:r>
      <w:r w:rsidR="00017EC3" w:rsidRPr="0085762D">
        <w:t>regarding</w:t>
      </w:r>
      <w:r w:rsidR="000741D3" w:rsidRPr="0085762D">
        <w:t xml:space="preserve"> </w:t>
      </w:r>
      <w:r w:rsidRPr="0085762D">
        <w:t xml:space="preserve">Recommendation </w:t>
      </w:r>
      <w:hyperlink r:id="rId12" w:history="1">
        <w:r w:rsidRPr="00E41AB7">
          <w:rPr>
            <w:rStyle w:val="Hyperlink"/>
            <w:szCs w:val="24"/>
          </w:rPr>
          <w:t xml:space="preserve">ITU-R </w:t>
        </w:r>
        <w:r w:rsidR="0089132A" w:rsidRPr="00E41AB7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</w:p>
    <w:p w14:paraId="21C9828F" w14:textId="6D4D1B25" w:rsidR="005F77AA" w:rsidRPr="0085762D" w:rsidRDefault="006628AD" w:rsidP="005F77AA">
      <w:pPr>
        <w:rPr>
          <w:i/>
          <w:iCs/>
        </w:rPr>
      </w:pPr>
      <w:r w:rsidRPr="0085762D">
        <w:rPr>
          <w:szCs w:val="24"/>
        </w:rPr>
        <w:t xml:space="preserve">As formally announced in </w:t>
      </w:r>
      <w:r w:rsidR="00206E76" w:rsidRPr="0085762D">
        <w:rPr>
          <w:szCs w:val="24"/>
        </w:rPr>
        <w:t xml:space="preserve">ITU-R </w:t>
      </w:r>
      <w:bookmarkStart w:id="8" w:name="_Hlk71470838"/>
      <w:r w:rsidR="00206E76" w:rsidRPr="0085762D">
        <w:rPr>
          <w:bCs/>
        </w:rPr>
        <w:t xml:space="preserve">Circular Letter </w:t>
      </w:r>
      <w:hyperlink r:id="rId13" w:history="1">
        <w:r w:rsidR="00206E76" w:rsidRPr="00017EC3">
          <w:rPr>
            <w:rStyle w:val="Hyperlink"/>
            <w:bCs/>
          </w:rPr>
          <w:t>5/LCCE/</w:t>
        </w:r>
        <w:r w:rsidR="00017EC3" w:rsidRPr="00017EC3">
          <w:rPr>
            <w:rStyle w:val="Hyperlink"/>
            <w:bCs/>
          </w:rPr>
          <w:t>109</w:t>
        </w:r>
      </w:hyperlink>
      <w:bookmarkEnd w:id="8"/>
      <w:r w:rsidR="00206E76" w:rsidRPr="0085762D">
        <w:rPr>
          <w:rFonts w:eastAsia="Malgun Gothic"/>
          <w:i/>
          <w:iCs/>
        </w:rPr>
        <w:t xml:space="preserve">, </w:t>
      </w:r>
      <w:r w:rsidR="005F77AA" w:rsidRPr="0085762D">
        <w:rPr>
          <w:szCs w:val="24"/>
        </w:rPr>
        <w:t xml:space="preserve">WP 5D wishes to inform the relevant External Organizations that it is commencing the cycle for the development of the Revision </w:t>
      </w:r>
      <w:r w:rsidR="00CE3E6C">
        <w:rPr>
          <w:szCs w:val="24"/>
        </w:rPr>
        <w:t xml:space="preserve">3 </w:t>
      </w:r>
      <w:r w:rsidR="005F77AA" w:rsidRPr="0085762D">
        <w:rPr>
          <w:szCs w:val="24"/>
        </w:rPr>
        <w:t xml:space="preserve">of Recommendation ITU-R </w:t>
      </w:r>
      <w:r w:rsidR="0089132A" w:rsidRPr="0085762D">
        <w:rPr>
          <w:szCs w:val="24"/>
        </w:rPr>
        <w:t>M.2150</w:t>
      </w:r>
      <w:r w:rsidR="005F77AA" w:rsidRPr="0085762D">
        <w:rPr>
          <w:color w:val="000000"/>
          <w:szCs w:val="24"/>
        </w:rPr>
        <w:t xml:space="preserve"> </w:t>
      </w:r>
      <w:r w:rsidR="005F77AA" w:rsidRPr="0085762D">
        <w:rPr>
          <w:szCs w:val="24"/>
        </w:rPr>
        <w:t xml:space="preserve">and provides </w:t>
      </w:r>
      <w:r w:rsidR="005F77AA" w:rsidRPr="0085762D">
        <w:t xml:space="preserve">a detailed schedule for Revision </w:t>
      </w:r>
      <w:r w:rsidR="00CE3E6C">
        <w:t xml:space="preserve">3 </w:t>
      </w:r>
      <w:r w:rsidR="005F77AA" w:rsidRPr="0085762D">
        <w:t>of Recommendation ITU</w:t>
      </w:r>
      <w:r w:rsidR="005F77AA" w:rsidRPr="0085762D">
        <w:noBreakHyphen/>
        <w:t>R </w:t>
      </w:r>
      <w:r w:rsidR="0089132A" w:rsidRPr="0085762D">
        <w:t>M.2150</w:t>
      </w:r>
      <w:r w:rsidRPr="0085762D">
        <w:rPr>
          <w:rStyle w:val="FootnoteReference"/>
        </w:rPr>
        <w:footnoteReference w:id="2"/>
      </w:r>
      <w:r w:rsidR="005F77AA" w:rsidRPr="0085762D">
        <w:t>.</w:t>
      </w:r>
    </w:p>
    <w:p w14:paraId="541299D1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lastRenderedPageBreak/>
        <w:t>Background</w:t>
      </w:r>
    </w:p>
    <w:p w14:paraId="68A3CE66" w14:textId="77777777" w:rsidR="005F77AA" w:rsidRPr="0085762D" w:rsidRDefault="005F77AA" w:rsidP="005F77AA">
      <w:r w:rsidRPr="0085762D">
        <w:t xml:space="preserve">This liaison provides guidance </w:t>
      </w:r>
      <w:r w:rsidR="006628AD" w:rsidRPr="0085762D">
        <w:t xml:space="preserve">on the revision procedure and the detailed step-by-step schedule </w:t>
      </w:r>
      <w:r w:rsidRPr="0085762D">
        <w:t xml:space="preserve">to External Organizations regarding updates of the terrestrial radio interfaces in the development of </w:t>
      </w:r>
      <w:r w:rsidR="00EB38C9" w:rsidRPr="0085762D">
        <w:t xml:space="preserve">Revision </w:t>
      </w:r>
      <w:r w:rsidR="00D52BBE">
        <w:t>3</w:t>
      </w:r>
      <w:r w:rsidR="0089132A" w:rsidRPr="0085762D">
        <w:rPr>
          <w:szCs w:val="24"/>
        </w:rPr>
        <w:t xml:space="preserve"> </w:t>
      </w:r>
      <w:r w:rsidRPr="0085762D">
        <w:t xml:space="preserve">of Recommendation ITU-R </w:t>
      </w:r>
      <w:r w:rsidR="0089132A" w:rsidRPr="0085762D">
        <w:t>M.2150</w:t>
      </w:r>
      <w:r w:rsidRPr="0085762D">
        <w:t xml:space="preserve">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)”.</w:t>
      </w:r>
    </w:p>
    <w:p w14:paraId="6F321956" w14:textId="77777777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Procedure</w:t>
      </w:r>
    </w:p>
    <w:p w14:paraId="7002E2DD" w14:textId="74BD3A55" w:rsidR="005F77AA" w:rsidRPr="0085762D" w:rsidRDefault="005F77AA" w:rsidP="005F77AA">
      <w:r w:rsidRPr="0085762D">
        <w:t xml:space="preserve">The procedure outlined in </w:t>
      </w:r>
      <w:r w:rsidR="00E41AB7" w:rsidRPr="0085762D">
        <w:t xml:space="preserve">Document </w:t>
      </w:r>
      <w:hyperlink r:id="rId14" w:history="1">
        <w:r w:rsidRPr="0085762D">
          <w:rPr>
            <w:color w:val="0000FF"/>
            <w:u w:val="single"/>
          </w:rPr>
          <w:t>IMT-</w:t>
        </w:r>
        <w:r w:rsidR="00EB38C9" w:rsidRPr="0085762D">
          <w:rPr>
            <w:color w:val="0000FF"/>
            <w:u w:val="single"/>
          </w:rPr>
          <w:t>2020</w:t>
        </w:r>
        <w:r w:rsidRPr="0085762D">
          <w:rPr>
            <w:color w:val="0000FF"/>
            <w:u w:val="single"/>
          </w:rPr>
          <w:t>/</w:t>
        </w:r>
        <w:r w:rsidR="0089132A" w:rsidRPr="0085762D">
          <w:rPr>
            <w:color w:val="0000FF"/>
            <w:u w:val="single"/>
          </w:rPr>
          <w:t>57</w:t>
        </w:r>
      </w:hyperlink>
      <w:r w:rsidRPr="0085762D">
        <w:t xml:space="preserve"> </w:t>
      </w:r>
      <w:r w:rsidRPr="0085762D">
        <w:rPr>
          <w:i/>
          <w:szCs w:val="24"/>
        </w:rPr>
        <w:t>Procedure for the development of draft revisions</w:t>
      </w:r>
      <w:r w:rsidRPr="0085762D">
        <w:rPr>
          <w:b/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  <w:szCs w:val="24"/>
        </w:rPr>
        <w:t xml:space="preserve"> </w:t>
      </w:r>
      <w:r w:rsidRPr="0085762D">
        <w:t xml:space="preserve">applies to the development of </w:t>
      </w:r>
      <w:r w:rsidR="00EB38C9" w:rsidRPr="0085762D">
        <w:t xml:space="preserve">Revision </w:t>
      </w:r>
      <w:r w:rsidR="00D52BBE">
        <w:t>3</w:t>
      </w:r>
      <w:r w:rsidRPr="0085762D">
        <w:t>.</w:t>
      </w:r>
    </w:p>
    <w:p w14:paraId="39C62468" w14:textId="77777777" w:rsidR="005F77AA" w:rsidRPr="0085762D" w:rsidRDefault="005F77AA" w:rsidP="00B636D5">
      <w:pPr>
        <w:pStyle w:val="Headingb"/>
        <w:keepNext/>
        <w:rPr>
          <w:lang w:val="en-GB"/>
        </w:rPr>
      </w:pPr>
      <w:r w:rsidRPr="0085762D">
        <w:rPr>
          <w:lang w:val="en-GB"/>
        </w:rPr>
        <w:t>Schedule</w:t>
      </w:r>
    </w:p>
    <w:p w14:paraId="016F87D2" w14:textId="77777777" w:rsidR="005F77AA" w:rsidRPr="0085762D" w:rsidRDefault="005F77AA" w:rsidP="005F77AA">
      <w:pPr>
        <w:rPr>
          <w:bCs/>
          <w:color w:val="000000"/>
        </w:rPr>
      </w:pPr>
      <w:r w:rsidRPr="0085762D">
        <w:t xml:space="preserve">For the Revision </w:t>
      </w:r>
      <w:r w:rsidR="00BC52C5">
        <w:t xml:space="preserve">3 </w:t>
      </w:r>
      <w:r w:rsidRPr="0085762D">
        <w:t>of Recommendation</w:t>
      </w:r>
      <w:r w:rsidRPr="0085762D">
        <w:rPr>
          <w:b/>
        </w:rPr>
        <w:t xml:space="preserve">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="006628AD" w:rsidRPr="0085762D">
        <w:rPr>
          <w:color w:val="000000"/>
          <w:szCs w:val="24"/>
        </w:rPr>
        <w:t>,</w:t>
      </w:r>
      <w:r w:rsidRPr="0085762D">
        <w:rPr>
          <w:color w:val="000000"/>
          <w:szCs w:val="24"/>
        </w:rPr>
        <w:t xml:space="preserve"> a completion date of the WP 5D meeting </w:t>
      </w:r>
      <w:r w:rsidRPr="0085762D">
        <w:rPr>
          <w:color w:val="000000"/>
          <w:szCs w:val="24"/>
          <w:lang w:eastAsia="ja-JP"/>
        </w:rPr>
        <w:t>#</w:t>
      </w:r>
      <w:r w:rsidR="00467A2F">
        <w:rPr>
          <w:color w:val="000000"/>
          <w:szCs w:val="24"/>
          <w:lang w:eastAsia="ja-JP"/>
        </w:rPr>
        <w:t>50</w:t>
      </w:r>
      <w:r w:rsidRPr="0085762D">
        <w:rPr>
          <w:color w:val="000000"/>
          <w:szCs w:val="24"/>
        </w:rPr>
        <w:t xml:space="preserve">, currently planned for </w:t>
      </w:r>
      <w:r w:rsidR="00467A2F">
        <w:rPr>
          <w:color w:val="000000"/>
          <w:szCs w:val="24"/>
        </w:rPr>
        <w:t xml:space="preserve">October </w:t>
      </w:r>
      <w:r w:rsidR="00C758B8" w:rsidRPr="0085762D">
        <w:rPr>
          <w:color w:val="000000"/>
          <w:szCs w:val="24"/>
        </w:rPr>
        <w:t>202</w:t>
      </w:r>
      <w:r w:rsidR="00467A2F">
        <w:rPr>
          <w:color w:val="000000"/>
          <w:szCs w:val="24"/>
        </w:rPr>
        <w:t>5</w:t>
      </w:r>
      <w:r w:rsidRPr="0085762D">
        <w:rPr>
          <w:bCs/>
          <w:color w:val="000000"/>
          <w:lang w:eastAsia="ja-JP"/>
        </w:rPr>
        <w:t>,</w:t>
      </w:r>
      <w:r w:rsidRPr="0085762D">
        <w:rPr>
          <w:bCs/>
          <w:color w:val="000000"/>
        </w:rPr>
        <w:t xml:space="preserve"> has been chosen. </w:t>
      </w:r>
    </w:p>
    <w:p w14:paraId="2EBA3531" w14:textId="1D1F9BD6" w:rsidR="006628AD" w:rsidRPr="0085762D" w:rsidRDefault="005F77AA" w:rsidP="005F77AA">
      <w:pPr>
        <w:rPr>
          <w:szCs w:val="24"/>
        </w:rPr>
      </w:pPr>
      <w:r w:rsidRPr="0085762D">
        <w:t>WP 5D announces that the first formal meeting in the meeting cycle (</w:t>
      </w:r>
      <w:r w:rsidRPr="0085762D">
        <w:rPr>
          <w:i/>
        </w:rPr>
        <w:t xml:space="preserve">“Meeting </w:t>
      </w:r>
      <w:r w:rsidR="00EB38C9" w:rsidRPr="0085762D">
        <w:rPr>
          <w:i/>
        </w:rPr>
        <w:t>Z</w:t>
      </w:r>
      <w:r w:rsidRPr="0085762D">
        <w:rPr>
          <w:i/>
        </w:rPr>
        <w:t>”</w:t>
      </w:r>
      <w:r w:rsidRPr="0085762D">
        <w:t xml:space="preserve">) of the development of Revision </w:t>
      </w:r>
      <w:r w:rsidR="002929D2">
        <w:t xml:space="preserve">3 </w:t>
      </w:r>
      <w:r w:rsidRPr="0085762D">
        <w:t xml:space="preserve">of Recommendation ITU-R </w:t>
      </w:r>
      <w:r w:rsidR="0089132A" w:rsidRPr="0085762D">
        <w:t>M.2150</w:t>
      </w:r>
      <w:r w:rsidRPr="0085762D">
        <w:t xml:space="preserve"> will be WP 5D meeting </w:t>
      </w:r>
      <w:r w:rsidRPr="0085762D">
        <w:rPr>
          <w:lang w:eastAsia="ja-JP"/>
        </w:rPr>
        <w:t>#</w:t>
      </w:r>
      <w:r w:rsidR="001E0A91" w:rsidRPr="0085762D">
        <w:rPr>
          <w:lang w:eastAsia="ja-JP"/>
        </w:rPr>
        <w:t>4</w:t>
      </w:r>
      <w:r w:rsidR="00455C27">
        <w:rPr>
          <w:lang w:eastAsia="ja-JP"/>
        </w:rPr>
        <w:t>6</w:t>
      </w:r>
      <w:r w:rsidRPr="0085762D">
        <w:t xml:space="preserve">, which is scheduled for </w:t>
      </w:r>
      <w:r w:rsidR="00455C27">
        <w:t>June 2</w:t>
      </w:r>
      <w:r w:rsidR="00A23D85">
        <w:t>6</w:t>
      </w:r>
      <w:r w:rsidR="00455C27">
        <w:t xml:space="preserve"> – July </w:t>
      </w:r>
      <w:r w:rsidR="00A23D85">
        <w:t>2</w:t>
      </w:r>
      <w:r w:rsidR="0088616B">
        <w:t>,</w:t>
      </w:r>
      <w:r w:rsidR="00455C27">
        <w:t xml:space="preserve"> 2024</w:t>
      </w:r>
      <w:r w:rsidRPr="0085762D">
        <w:rPr>
          <w:szCs w:val="24"/>
        </w:rPr>
        <w:t>.</w:t>
      </w:r>
    </w:p>
    <w:p w14:paraId="38977198" w14:textId="624A53DE" w:rsidR="005F77AA" w:rsidRPr="0085762D" w:rsidRDefault="005F77AA" w:rsidP="005F77AA">
      <w:r w:rsidRPr="0085762D">
        <w:t xml:space="preserve">The detailed timeline for the Revision </w:t>
      </w:r>
      <w:r w:rsidR="0061544E">
        <w:t xml:space="preserve">3 </w:t>
      </w:r>
      <w:r w:rsidRPr="0085762D">
        <w:t xml:space="preserve">of </w:t>
      </w:r>
      <w:r w:rsidRPr="0085762D">
        <w:rPr>
          <w:lang w:eastAsia="zh-CN"/>
        </w:rPr>
        <w:t xml:space="preserve">Recommendation </w:t>
      </w:r>
      <w:r w:rsidRPr="0085762D">
        <w:rPr>
          <w:color w:val="000000"/>
          <w:szCs w:val="24"/>
        </w:rPr>
        <w:t xml:space="preserve">ITU-R </w:t>
      </w:r>
      <w:r w:rsidR="0089132A" w:rsidRPr="0085762D">
        <w:rPr>
          <w:color w:val="000000"/>
          <w:szCs w:val="24"/>
        </w:rPr>
        <w:t>M.2150</w:t>
      </w:r>
      <w:r w:rsidRPr="0085762D">
        <w:t xml:space="preserve"> which accommodates the currently planned/anticipated schedule of meetings for WP 5D and Study Group 5 through the 202</w:t>
      </w:r>
      <w:r w:rsidR="006C5020">
        <w:t>3</w:t>
      </w:r>
      <w:r w:rsidRPr="0085762D">
        <w:t xml:space="preserve"> and 202</w:t>
      </w:r>
      <w:r w:rsidR="006C5020">
        <w:t>5</w:t>
      </w:r>
      <w:r w:rsidRPr="0085762D">
        <w:t xml:space="preserve"> time frame and some milestone activities/actions may be found in </w:t>
      </w:r>
      <w:r w:rsidR="00111FC7" w:rsidRPr="0085762D">
        <w:t>D</w:t>
      </w:r>
      <w:r w:rsidRPr="0085762D">
        <w:t xml:space="preserve">ocument </w:t>
      </w:r>
      <w:hyperlink r:id="rId15" w:history="1">
        <w:r w:rsidR="00703EA7" w:rsidRPr="00703EA7">
          <w:rPr>
            <w:rStyle w:val="Hyperlink"/>
          </w:rPr>
          <w:t>IMT</w:t>
        </w:r>
        <w:r w:rsidR="00B571C1">
          <w:rPr>
            <w:rStyle w:val="Hyperlink"/>
          </w:rPr>
          <w:noBreakHyphen/>
        </w:r>
        <w:r w:rsidR="00703EA7" w:rsidRPr="00703EA7">
          <w:rPr>
            <w:rStyle w:val="Hyperlink"/>
          </w:rPr>
          <w:t>2020/87</w:t>
        </w:r>
      </w:hyperlink>
      <w:bookmarkStart w:id="9" w:name="_Hlk72247792"/>
      <w:r w:rsidRPr="0085762D">
        <w:t xml:space="preserve"> </w:t>
      </w:r>
      <w:bookmarkEnd w:id="9"/>
      <w:r w:rsidRPr="0085762D">
        <w:rPr>
          <w:i/>
          <w:szCs w:val="24"/>
        </w:rPr>
        <w:t>Schedule for Revision</w:t>
      </w:r>
      <w:r w:rsidR="00EB38C9" w:rsidRPr="0085762D">
        <w:rPr>
          <w:i/>
          <w:szCs w:val="24"/>
        </w:rPr>
        <w:t xml:space="preserve"> </w:t>
      </w:r>
      <w:r w:rsidR="00CD6132">
        <w:rPr>
          <w:i/>
          <w:szCs w:val="24"/>
        </w:rPr>
        <w:t>3</w:t>
      </w:r>
      <w:r w:rsidR="00EB38C9" w:rsidRPr="0085762D">
        <w:rPr>
          <w:i/>
          <w:szCs w:val="24"/>
        </w:rPr>
        <w:t xml:space="preserve"> </w:t>
      </w:r>
      <w:r w:rsidRPr="0085762D">
        <w:rPr>
          <w:i/>
          <w:szCs w:val="24"/>
        </w:rPr>
        <w:t xml:space="preserve">of Recommendation ITU-R </w:t>
      </w:r>
      <w:r w:rsidR="0089132A" w:rsidRPr="0085762D">
        <w:rPr>
          <w:i/>
          <w:szCs w:val="24"/>
        </w:rPr>
        <w:t>M.2150</w:t>
      </w:r>
      <w:r w:rsidRPr="0085762D">
        <w:rPr>
          <w:i/>
        </w:rPr>
        <w:t>.</w:t>
      </w:r>
      <w:r w:rsidRPr="0085762D">
        <w:t xml:space="preserve">  For convenience it is also enclosed to this liaison as </w:t>
      </w:r>
      <w:r w:rsidRPr="0085762D">
        <w:rPr>
          <w:i/>
        </w:rPr>
        <w:t>Attachment</w:t>
      </w:r>
      <w:r w:rsidRPr="0085762D">
        <w:t xml:space="preserve">. </w:t>
      </w:r>
    </w:p>
    <w:p w14:paraId="24ED9C90" w14:textId="0239D448" w:rsidR="005F77AA" w:rsidRPr="0085762D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hyperlink r:id="rId16" w:history="1">
        <w:r w:rsidRPr="00703EA7">
          <w:rPr>
            <w:rStyle w:val="Hyperlink"/>
          </w:rPr>
          <w:t>IMT-</w:t>
        </w:r>
        <w:r w:rsidR="00EB38C9" w:rsidRPr="00703EA7">
          <w:rPr>
            <w:rStyle w:val="Hyperlink"/>
          </w:rPr>
          <w:t>2020</w:t>
        </w:r>
        <w:r w:rsidRPr="00703EA7">
          <w:rPr>
            <w:rStyle w:val="Hyperlink"/>
          </w:rPr>
          <w:t>/</w:t>
        </w:r>
        <w:r w:rsidR="00CD6132" w:rsidRPr="00703EA7">
          <w:rPr>
            <w:rStyle w:val="Hyperlink"/>
          </w:rPr>
          <w:t>87</w:t>
        </w:r>
      </w:hyperlink>
      <w:r w:rsidRPr="0085762D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="006628AD" w:rsidRPr="0085762D">
        <w:rPr>
          <w:rStyle w:val="FootnoteReference"/>
        </w:rPr>
        <w:footnoteReference w:id="3"/>
      </w:r>
      <w:r w:rsidRPr="0085762D">
        <w:t>.</w:t>
      </w:r>
    </w:p>
    <w:p w14:paraId="60E9443F" w14:textId="67215C38" w:rsidR="005F77AA" w:rsidRPr="0085762D" w:rsidRDefault="005F77AA" w:rsidP="005F77AA">
      <w:r w:rsidRPr="0085762D">
        <w:t>Some adjustment of these dates might be required to accommodate availability of facilities at specific venues</w:t>
      </w:r>
      <w:r w:rsidR="00F44826">
        <w:t>.</w:t>
      </w:r>
      <w:r w:rsidRPr="0085762D">
        <w:t xml:space="preserve"> Every effort will be made to keep these dates as listed. </w:t>
      </w:r>
    </w:p>
    <w:p w14:paraId="6FEBFD99" w14:textId="46969334" w:rsidR="005F77AA" w:rsidRPr="0085762D" w:rsidRDefault="00111FC7" w:rsidP="005F77AA">
      <w:r w:rsidRPr="0085762D">
        <w:t xml:space="preserve">Document </w:t>
      </w:r>
      <w:hyperlink r:id="rId17" w:history="1">
        <w:r w:rsidR="00703EA7" w:rsidRPr="00703EA7">
          <w:rPr>
            <w:rStyle w:val="Hyperlink"/>
          </w:rPr>
          <w:t>IMT-2020/87</w:t>
        </w:r>
      </w:hyperlink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>be updated to accommodate such date changes and further correspondence with the External Organization could be forthcoming throughout the update cycle as warranted by the circumstances.</w:t>
      </w:r>
    </w:p>
    <w:p w14:paraId="4B6CD92F" w14:textId="6C2D4EEF" w:rsidR="005F77AA" w:rsidRPr="0085762D" w:rsidRDefault="006628AD" w:rsidP="005F77AA">
      <w:pPr>
        <w:rPr>
          <w:szCs w:val="24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>Radiocommunication Bureau has established a “</w:t>
      </w:r>
      <w:hyperlink r:id="rId18" w:history="1">
        <w:r w:rsidRPr="0085762D">
          <w:rPr>
            <w:rStyle w:val="Hyperlink"/>
            <w:rFonts w:eastAsia="Malgun Gothic"/>
            <w:i/>
            <w:iCs/>
          </w:rPr>
          <w:t xml:space="preserve">Web page for the revision </w:t>
        </w:r>
        <w:r w:rsidR="008432B1">
          <w:rPr>
            <w:rStyle w:val="Hyperlink"/>
            <w:rFonts w:eastAsia="Malgun Gothic"/>
            <w:i/>
            <w:iCs/>
          </w:rPr>
          <w:t xml:space="preserve">3 </w:t>
        </w:r>
        <w:r w:rsidRPr="0085762D">
          <w:rPr>
            <w:rStyle w:val="Hyperlink"/>
            <w:rFonts w:eastAsia="Malgun Gothic"/>
            <w:i/>
            <w:iCs/>
          </w:rPr>
          <w:t xml:space="preserve">of </w:t>
        </w:r>
        <w:r w:rsidRPr="0085762D">
          <w:rPr>
            <w:rStyle w:val="Hyperlink"/>
            <w:i/>
            <w:iCs/>
            <w:lang w:eastAsia="zh-CN"/>
          </w:rPr>
          <w:t xml:space="preserve">IMT-2020 Rec. </w:t>
        </w:r>
        <w:r w:rsidR="00162860">
          <w:rPr>
            <w:rStyle w:val="Hyperlink"/>
            <w:i/>
            <w:iCs/>
            <w:lang w:eastAsia="zh-CN"/>
          </w:rPr>
          <w:t xml:space="preserve">ITU-R </w:t>
        </w:r>
        <w:r w:rsidRPr="0085762D">
          <w:rPr>
            <w:rStyle w:val="Hyperlink"/>
            <w:i/>
            <w:iCs/>
            <w:lang w:eastAsia="zh-CN"/>
          </w:rPr>
          <w:t>M.2150</w:t>
        </w:r>
      </w:hyperlink>
      <w:r w:rsidRPr="0085762D">
        <w:rPr>
          <w:rFonts w:eastAsia="Malgun Gothic"/>
        </w:rPr>
        <w:t>”</w:t>
      </w:r>
      <w:bookmarkStart w:id="10" w:name="_Hlk71294218"/>
      <w:r w:rsidRPr="0085762D">
        <w:rPr>
          <w:rFonts w:eastAsia="Malgun Gothic"/>
        </w:rPr>
        <w:t xml:space="preserve"> </w:t>
      </w:r>
      <w:bookmarkEnd w:id="10"/>
      <w:r w:rsidRPr="0085762D">
        <w:rPr>
          <w:szCs w:val="24"/>
        </w:rPr>
        <w:t>which may be updated dynamically to provide additional information</w:t>
      </w:r>
      <w:r w:rsidRPr="0085762D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29D4AAA1" w14:textId="77777777" w:rsidR="005F77AA" w:rsidRPr="0085762D" w:rsidRDefault="005F77AA" w:rsidP="00111FC7">
      <w:pPr>
        <w:spacing w:after="240"/>
      </w:pPr>
      <w:r w:rsidRPr="0085762D">
        <w:t>WP 5D looks forward to the continued cooperation with the External Organizations in the on-going work on the IMT-</w:t>
      </w:r>
      <w:r w:rsidR="00A569BF" w:rsidRPr="0085762D">
        <w:t>2020</w:t>
      </w:r>
      <w:r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6BA1C3CE" w14:textId="77777777" w:rsidTr="00111FC7">
        <w:tc>
          <w:tcPr>
            <w:tcW w:w="4814" w:type="dxa"/>
          </w:tcPr>
          <w:p w14:paraId="5EA2B210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</w:p>
        </w:tc>
        <w:tc>
          <w:tcPr>
            <w:tcW w:w="4815" w:type="dxa"/>
          </w:tcPr>
          <w:p w14:paraId="2295E5E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537219" w14:paraId="12B31076" w14:textId="77777777" w:rsidTr="00111FC7">
        <w:tc>
          <w:tcPr>
            <w:tcW w:w="4814" w:type="dxa"/>
          </w:tcPr>
          <w:p w14:paraId="37E19D76" w14:textId="067EFEBD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  <w:r w:rsidR="008432B1">
              <w:t xml:space="preserve"> SG5</w:t>
            </w:r>
          </w:p>
        </w:tc>
        <w:tc>
          <w:tcPr>
            <w:tcW w:w="4815" w:type="dxa"/>
          </w:tcPr>
          <w:p w14:paraId="656299CC" w14:textId="77777777" w:rsidR="00111FC7" w:rsidRPr="00537219" w:rsidRDefault="00111FC7" w:rsidP="00753E3A">
            <w:pPr>
              <w:rPr>
                <w:sz w:val="22"/>
                <w:szCs w:val="22"/>
                <w:lang w:val="fr-CH"/>
              </w:rPr>
            </w:pPr>
            <w:r w:rsidRPr="00537219">
              <w:rPr>
                <w:b/>
                <w:bCs/>
                <w:lang w:val="fr-CH"/>
              </w:rPr>
              <w:t>E-mail:</w:t>
            </w:r>
            <w:r w:rsidR="00753E3A" w:rsidRPr="00537219">
              <w:rPr>
                <w:lang w:val="fr-CH"/>
              </w:rPr>
              <w:t xml:space="preserve"> </w:t>
            </w:r>
            <w:r w:rsidR="00753E3A" w:rsidRPr="00537219">
              <w:rPr>
                <w:lang w:val="fr-CH"/>
              </w:rPr>
              <w:tab/>
            </w:r>
            <w:hyperlink r:id="rId19" w:history="1">
              <w:r w:rsidR="00A569BF" w:rsidRPr="00537219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295B153D" w14:textId="71079F54" w:rsidR="00017EC3" w:rsidRDefault="005F77AA" w:rsidP="00151499">
      <w:pPr>
        <w:spacing w:before="360"/>
        <w:rPr>
          <w:lang w:eastAsia="zh-CN"/>
        </w:rPr>
      </w:pPr>
      <w:r w:rsidRPr="00537219">
        <w:rPr>
          <w:b/>
          <w:bCs/>
          <w:lang w:val="fr-CH"/>
        </w:rPr>
        <w:t>Attachment:</w:t>
      </w:r>
      <w:r w:rsidR="00111FC7" w:rsidRPr="00537219">
        <w:rPr>
          <w:lang w:val="fr-CH"/>
        </w:rPr>
        <w:tab/>
      </w:r>
      <w:r w:rsidR="00141F30">
        <w:rPr>
          <w:lang w:val="fr-CH"/>
        </w:rPr>
        <w:t>R15-IMT.2020-C-0087!!MSW-E_IMT-2020</w:t>
      </w:r>
    </w:p>
    <w:p w14:paraId="515E42EB" w14:textId="77777777" w:rsidR="00B636D5" w:rsidRPr="007A6686" w:rsidRDefault="00B636D5" w:rsidP="00B636D5">
      <w:pPr>
        <w:spacing w:before="0"/>
        <w:jc w:val="center"/>
        <w:rPr>
          <w:szCs w:val="24"/>
        </w:rPr>
      </w:pPr>
      <w:bookmarkStart w:id="11" w:name="_Hlk72249242"/>
      <w:r>
        <w:rPr>
          <w:szCs w:val="24"/>
        </w:rPr>
        <w:t>___________________</w:t>
      </w:r>
      <w:bookmarkEnd w:id="11"/>
    </w:p>
    <w:sectPr w:rsidR="00B636D5" w:rsidRPr="007A6686" w:rsidSect="00151499">
      <w:headerReference w:type="default" r:id="rId20"/>
      <w:footerReference w:type="default" r:id="rId21"/>
      <w:footerReference w:type="first" r:id="rId22"/>
      <w:pgSz w:w="11907" w:h="16834"/>
      <w:pgMar w:top="1418" w:right="1134" w:bottom="1276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3CD66" w14:textId="77777777" w:rsidR="00CF5B0B" w:rsidRDefault="00CF5B0B">
      <w:r>
        <w:separator/>
      </w:r>
    </w:p>
  </w:endnote>
  <w:endnote w:type="continuationSeparator" w:id="0">
    <w:p w14:paraId="2AB039D4" w14:textId="77777777" w:rsidR="00CF5B0B" w:rsidRDefault="00CF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41DC" w14:textId="2D20583E" w:rsidR="00FA124A" w:rsidRPr="00B636D5" w:rsidRDefault="00151499">
    <w:pPr>
      <w:pStyle w:val="Footer"/>
      <w:rPr>
        <w:lang w:val="en-US"/>
      </w:rPr>
    </w:pP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141F30">
      <w:t>14.07.23</w:t>
    </w:r>
    <w:r w:rsidR="00B636D5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1B39" w14:textId="6AAE77B5" w:rsidR="00FA124A" w:rsidRPr="00B636D5" w:rsidRDefault="00111FC7" w:rsidP="00E6257C">
    <w:pPr>
      <w:pStyle w:val="Footer"/>
      <w:rPr>
        <w:lang w:val="en-US"/>
      </w:rPr>
    </w:pPr>
    <w:r>
      <w:br/>
    </w:r>
    <w:fldSimple w:instr=" FILENAME \p \* MERGEFORMAT ">
      <w:r w:rsidR="00B636D5" w:rsidRPr="00B636D5">
        <w:rPr>
          <w:lang w:val="en-US"/>
        </w:rPr>
        <w:t>M</w:t>
      </w:r>
      <w:r w:rsidR="00B636D5">
        <w:t>:\BRSGD\TEXT2019\SG05\WP5D\DT\917Rev1e.docx</w:t>
      </w:r>
    </w:fldSimple>
    <w:r w:rsidR="00B636D5" w:rsidRPr="00622706">
      <w:rPr>
        <w:lang w:val="en-US"/>
      </w:rPr>
      <w:tab/>
    </w:r>
    <w:r w:rsidR="00B636D5">
      <w:rPr>
        <w:lang w:val="en-US"/>
      </w:rPr>
      <w:tab/>
    </w:r>
    <w:r w:rsidR="00B636D5" w:rsidRPr="00622706">
      <w:fldChar w:fldCharType="begin"/>
    </w:r>
    <w:r w:rsidR="00B636D5" w:rsidRPr="00622706">
      <w:instrText xml:space="preserve"> savedate \@ dd.MM.yy </w:instrText>
    </w:r>
    <w:r w:rsidR="00B636D5" w:rsidRPr="00622706">
      <w:fldChar w:fldCharType="separate"/>
    </w:r>
    <w:r w:rsidR="00141F30">
      <w:t>14.07.23</w:t>
    </w:r>
    <w:r w:rsidR="00B636D5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159A" w14:textId="77777777" w:rsidR="00CF5B0B" w:rsidRDefault="00CF5B0B">
      <w:r>
        <w:t>____________________</w:t>
      </w:r>
    </w:p>
  </w:footnote>
  <w:footnote w:type="continuationSeparator" w:id="0">
    <w:p w14:paraId="45E9EE35" w14:textId="77777777" w:rsidR="00CF5B0B" w:rsidRDefault="00CF5B0B">
      <w:r>
        <w:continuationSeparator/>
      </w:r>
    </w:p>
  </w:footnote>
  <w:footnote w:id="1">
    <w:p w14:paraId="24BD4B7E" w14:textId="2505EC84" w:rsidR="00017EC3" w:rsidRDefault="005E61E0" w:rsidP="00151499">
      <w:pPr>
        <w:pStyle w:val="FootnoteText"/>
        <w:spacing w:after="24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</w:t>
      </w:r>
      <w:r w:rsidR="00C977B1">
        <w:t xml:space="preserve">, and </w:t>
      </w:r>
      <w:r w:rsidR="001A1304" w:rsidRPr="00151499">
        <w:rPr>
          <w:b/>
          <w:bCs/>
        </w:rPr>
        <w:t>Independent Evaluation Groups</w:t>
      </w:r>
      <w:r w:rsidR="001A1304">
        <w:t xml:space="preserve"> </w:t>
      </w:r>
      <w:r w:rsidR="00B37FEB">
        <w:t xml:space="preserve">that are registered </w:t>
      </w:r>
      <w:r w:rsidR="00874F04">
        <w:t>to the processes of previous releases of Rec</w:t>
      </w:r>
      <w:r w:rsidR="00151499">
        <w:t>ommendation</w:t>
      </w:r>
      <w:r w:rsidR="00317A3A">
        <w:t xml:space="preserve"> ITU-R M.2150</w:t>
      </w:r>
      <w:r w:rsidR="00017EC3"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37"/>
        <w:gridCol w:w="3969"/>
        <w:gridCol w:w="3823"/>
      </w:tblGrid>
      <w:tr w:rsidR="00017EC3" w:rsidRPr="0085762D" w14:paraId="6632D7D0" w14:textId="77777777" w:rsidTr="00151499">
        <w:trPr>
          <w:trHeight w:val="79"/>
          <w:jc w:val="center"/>
        </w:trPr>
        <w:tc>
          <w:tcPr>
            <w:tcW w:w="954" w:type="pct"/>
          </w:tcPr>
          <w:p w14:paraId="2C921333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2061" w:type="pct"/>
          </w:tcPr>
          <w:p w14:paraId="7AF7472B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1985" w:type="pct"/>
          </w:tcPr>
          <w:p w14:paraId="7B722CEF" w14:textId="77777777" w:rsidR="00017EC3" w:rsidRPr="0085762D" w:rsidRDefault="00017EC3" w:rsidP="00151499">
            <w:pPr>
              <w:pStyle w:val="Tablehead"/>
              <w:spacing w:before="0" w:after="0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017EC3" w:rsidRPr="00537219" w14:paraId="0A70F7C1" w14:textId="77777777" w:rsidTr="008E6EC0">
        <w:trPr>
          <w:trHeight w:val="245"/>
          <w:jc w:val="center"/>
        </w:trPr>
        <w:tc>
          <w:tcPr>
            <w:tcW w:w="954" w:type="pct"/>
          </w:tcPr>
          <w:p w14:paraId="478E44AB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5G-SRIT”</w:t>
            </w:r>
          </w:p>
        </w:tc>
        <w:tc>
          <w:tcPr>
            <w:tcW w:w="2061" w:type="pct"/>
          </w:tcPr>
          <w:p w14:paraId="37ED227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1F513BD4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537219" w14:paraId="30BB8DA3" w14:textId="77777777" w:rsidTr="008E6EC0">
        <w:trPr>
          <w:jc w:val="center"/>
        </w:trPr>
        <w:tc>
          <w:tcPr>
            <w:tcW w:w="954" w:type="pct"/>
          </w:tcPr>
          <w:p w14:paraId="2ADD6262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“3GPP 5G-RIT”</w:t>
            </w:r>
          </w:p>
        </w:tc>
        <w:tc>
          <w:tcPr>
            <w:tcW w:w="2061" w:type="pct"/>
          </w:tcPr>
          <w:p w14:paraId="0A141715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1985" w:type="pct"/>
          </w:tcPr>
          <w:p w14:paraId="3FC62D10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017EC3" w:rsidRPr="0085762D" w14:paraId="25EB74DF" w14:textId="77777777" w:rsidTr="008E6EC0">
        <w:trPr>
          <w:jc w:val="center"/>
        </w:trPr>
        <w:tc>
          <w:tcPr>
            <w:tcW w:w="954" w:type="pct"/>
          </w:tcPr>
          <w:p w14:paraId="2635835A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“5Gi”</w:t>
            </w:r>
          </w:p>
        </w:tc>
        <w:tc>
          <w:tcPr>
            <w:tcW w:w="2061" w:type="pct"/>
          </w:tcPr>
          <w:p w14:paraId="6DFCE511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  <w:tc>
          <w:tcPr>
            <w:tcW w:w="1985" w:type="pct"/>
          </w:tcPr>
          <w:p w14:paraId="19ECA10F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TSDSI</w:t>
            </w:r>
          </w:p>
        </w:tc>
      </w:tr>
      <w:tr w:rsidR="00017EC3" w:rsidRPr="0085762D" w14:paraId="312A90B1" w14:textId="77777777" w:rsidTr="008E6EC0">
        <w:trPr>
          <w:jc w:val="center"/>
        </w:trPr>
        <w:tc>
          <w:tcPr>
            <w:tcW w:w="954" w:type="pct"/>
          </w:tcPr>
          <w:p w14:paraId="54EF603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“DECT 5G-SRIT”</w:t>
            </w:r>
          </w:p>
        </w:tc>
        <w:tc>
          <w:tcPr>
            <w:tcW w:w="2061" w:type="pct"/>
          </w:tcPr>
          <w:p w14:paraId="7E4BB3BC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  <w:tc>
          <w:tcPr>
            <w:tcW w:w="1985" w:type="pct"/>
          </w:tcPr>
          <w:p w14:paraId="393B409D" w14:textId="77777777" w:rsidR="00017EC3" w:rsidRPr="008E6EC0" w:rsidRDefault="00017EC3" w:rsidP="00017EC3">
            <w:pPr>
              <w:pStyle w:val="Tabletext"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E6EC0">
              <w:rPr>
                <w:b/>
                <w:bCs/>
                <w:sz w:val="18"/>
                <w:szCs w:val="18"/>
                <w:lang w:eastAsia="ja-JP"/>
              </w:rPr>
              <w:t>ETSI</w:t>
            </w:r>
          </w:p>
        </w:tc>
      </w:tr>
    </w:tbl>
    <w:p w14:paraId="22B59E99" w14:textId="1A97E88B" w:rsidR="00017EC3" w:rsidRDefault="00017EC3" w:rsidP="00151499">
      <w:pPr>
        <w:pStyle w:val="FootnoteText"/>
        <w:tabs>
          <w:tab w:val="clear" w:pos="255"/>
        </w:tabs>
        <w:ind w:left="567" w:hanging="567"/>
      </w:pPr>
      <w:r w:rsidRPr="00151499">
        <w:t>IEG:</w:t>
      </w:r>
      <w:r w:rsidR="00151499" w:rsidRPr="00151499">
        <w:tab/>
      </w:r>
      <w:r w:rsidRPr="00151499">
        <w:rPr>
          <w:sz w:val="22"/>
          <w:szCs w:val="22"/>
        </w:rPr>
        <w:t>5GIF Independent Evaluation Group​, ​5GMF IMT-2020 Evaluation Group​,</w:t>
      </w:r>
      <w:r w:rsidR="008E6EC0" w:rsidRPr="00151499">
        <w:rPr>
          <w:sz w:val="22"/>
          <w:szCs w:val="22"/>
        </w:rPr>
        <w:t xml:space="preserve"> </w:t>
      </w:r>
      <w:r w:rsidRPr="00151499">
        <w:rPr>
          <w:sz w:val="22"/>
          <w:szCs w:val="22"/>
        </w:rPr>
        <w:t>ATIS WTSC IMT-2020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Beijing National Research Center for Information Science and Technology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Can​adian Evaluation Group</w:t>
      </w:r>
      <w:r w:rsidR="008E6EC0" w:rsidRPr="00151499">
        <w:rPr>
          <w:sz w:val="22"/>
          <w:szCs w:val="22"/>
        </w:rPr>
        <w:t xml:space="preserve">, </w:t>
      </w:r>
      <w:r w:rsidRPr="00151499">
        <w:rPr>
          <w:sz w:val="22"/>
          <w:szCs w:val="22"/>
        </w:rPr>
        <w:t>Wireless World Research Forum​</w:t>
      </w:r>
      <w:r w:rsidR="00151499" w:rsidRPr="00151499">
        <w:rPr>
          <w:sz w:val="22"/>
          <w:szCs w:val="22"/>
        </w:rPr>
        <w:t>, 5G Infrastructure Association (5G-IA/6G-IA), ChEG Chinese Evaluation Group, Telecom Centres of Excellence (India), TTA 5G Technology Evaluation Special Project Group, Trans-Pacific Evaluation Group, ETSI Evaluation Group, Africa Evaluation Group, Chinese Industry and Research Alliance of Telecommunications</w:t>
      </w:r>
    </w:p>
  </w:footnote>
  <w:footnote w:id="2">
    <w:p w14:paraId="5FD6E47C" w14:textId="56E522E8" w:rsidR="006628AD" w:rsidRPr="001739B5" w:rsidRDefault="006628AD" w:rsidP="00017EC3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F338B3">
        <w:tab/>
      </w:r>
      <w:r w:rsidRPr="00467A2F">
        <w:t xml:space="preserve">Separately, WP 5D is </w:t>
      </w:r>
      <w:r w:rsidR="0003797D" w:rsidRPr="00467A2F">
        <w:t xml:space="preserve">engaged in completion of </w:t>
      </w:r>
      <w:r w:rsidR="00E31A21" w:rsidRPr="00467A2F">
        <w:t>Revision “After Year 2021” of M.2150</w:t>
      </w:r>
      <w:r w:rsidR="00A744BF" w:rsidRPr="00467A2F">
        <w:t xml:space="preserve"> by the end of year 2023</w:t>
      </w:r>
      <w:r w:rsidR="00E31A21" w:rsidRPr="00467A2F">
        <w:t xml:space="preserve">. </w:t>
      </w:r>
      <w:r w:rsidR="00BC52C5" w:rsidRPr="00467A2F">
        <w:t xml:space="preserve">The </w:t>
      </w:r>
      <w:r w:rsidR="006B561E" w:rsidRPr="00467A2F">
        <w:t xml:space="preserve">Revision </w:t>
      </w:r>
      <w:r w:rsidR="00BC52C5" w:rsidRPr="00467A2F">
        <w:t>‘</w:t>
      </w:r>
      <w:r w:rsidR="006B561E" w:rsidRPr="00467A2F">
        <w:t>After Year 2021</w:t>
      </w:r>
      <w:r w:rsidR="00BC52C5" w:rsidRPr="00467A2F">
        <w:t>’</w:t>
      </w:r>
      <w:r w:rsidR="006B561E" w:rsidRPr="00467A2F">
        <w:t xml:space="preserve"> is not the </w:t>
      </w:r>
      <w:r w:rsidRPr="00467A2F">
        <w:t>subject of this liaison</w:t>
      </w:r>
      <w:r w:rsidR="006B561E" w:rsidRPr="00467A2F">
        <w:t>.</w:t>
      </w:r>
    </w:p>
  </w:footnote>
  <w:footnote w:id="3">
    <w:p w14:paraId="52085013" w14:textId="77777777" w:rsidR="006628AD" w:rsidRPr="001739B5" w:rsidRDefault="006628AD" w:rsidP="008776F0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366EB2">
        <w:t>3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366EB2">
        <w:t>5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C074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B400B1E" w14:textId="37838F4D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537219">
      <w:rPr>
        <w:lang w:val="en-US"/>
      </w:rPr>
      <w:t>917</w:t>
    </w:r>
    <w:r w:rsidR="00BA4A84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5348">
    <w:abstractNumId w:val="3"/>
  </w:num>
  <w:num w:numId="2" w16cid:durableId="1587575965">
    <w:abstractNumId w:val="2"/>
  </w:num>
  <w:num w:numId="3" w16cid:durableId="1348361503">
    <w:abstractNumId w:val="0"/>
  </w:num>
  <w:num w:numId="4" w16cid:durableId="476798132">
    <w:abstractNumId w:val="1"/>
  </w:num>
  <w:num w:numId="5" w16cid:durableId="1424257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17EC3"/>
    <w:rsid w:val="0003797D"/>
    <w:rsid w:val="00047A1D"/>
    <w:rsid w:val="000604B9"/>
    <w:rsid w:val="000741D3"/>
    <w:rsid w:val="00077156"/>
    <w:rsid w:val="000A577D"/>
    <w:rsid w:val="000A7D55"/>
    <w:rsid w:val="000C12C8"/>
    <w:rsid w:val="000C2E8E"/>
    <w:rsid w:val="000E0E7C"/>
    <w:rsid w:val="000E1900"/>
    <w:rsid w:val="000F1B4B"/>
    <w:rsid w:val="00111FC7"/>
    <w:rsid w:val="0012744F"/>
    <w:rsid w:val="00131178"/>
    <w:rsid w:val="001325BC"/>
    <w:rsid w:val="001373A9"/>
    <w:rsid w:val="00141755"/>
    <w:rsid w:val="00141F30"/>
    <w:rsid w:val="00151499"/>
    <w:rsid w:val="00156F66"/>
    <w:rsid w:val="00160AEA"/>
    <w:rsid w:val="00162860"/>
    <w:rsid w:val="00163271"/>
    <w:rsid w:val="00172122"/>
    <w:rsid w:val="001739B5"/>
    <w:rsid w:val="00182528"/>
    <w:rsid w:val="0018500B"/>
    <w:rsid w:val="00196A19"/>
    <w:rsid w:val="001A1304"/>
    <w:rsid w:val="001E0A91"/>
    <w:rsid w:val="00202DC1"/>
    <w:rsid w:val="00206E76"/>
    <w:rsid w:val="002116EE"/>
    <w:rsid w:val="002309D8"/>
    <w:rsid w:val="002330F3"/>
    <w:rsid w:val="0023361A"/>
    <w:rsid w:val="00271070"/>
    <w:rsid w:val="002929D2"/>
    <w:rsid w:val="002A7FE2"/>
    <w:rsid w:val="002B3988"/>
    <w:rsid w:val="002C2C50"/>
    <w:rsid w:val="002E1B4F"/>
    <w:rsid w:val="002F2E67"/>
    <w:rsid w:val="002F2EEB"/>
    <w:rsid w:val="002F7CB3"/>
    <w:rsid w:val="00301FBC"/>
    <w:rsid w:val="00315546"/>
    <w:rsid w:val="00317A3A"/>
    <w:rsid w:val="0032290F"/>
    <w:rsid w:val="00330567"/>
    <w:rsid w:val="00366EB2"/>
    <w:rsid w:val="00380BDC"/>
    <w:rsid w:val="00386A9D"/>
    <w:rsid w:val="00391081"/>
    <w:rsid w:val="00391DA1"/>
    <w:rsid w:val="003A537D"/>
    <w:rsid w:val="003B2789"/>
    <w:rsid w:val="003B4B4F"/>
    <w:rsid w:val="003C13CE"/>
    <w:rsid w:val="003C697E"/>
    <w:rsid w:val="003D57EF"/>
    <w:rsid w:val="003E2518"/>
    <w:rsid w:val="003E6F3F"/>
    <w:rsid w:val="003E7CEF"/>
    <w:rsid w:val="003F3C51"/>
    <w:rsid w:val="003F6647"/>
    <w:rsid w:val="00402B8D"/>
    <w:rsid w:val="00455C27"/>
    <w:rsid w:val="00467A2F"/>
    <w:rsid w:val="004A0115"/>
    <w:rsid w:val="004A260C"/>
    <w:rsid w:val="004A5BC1"/>
    <w:rsid w:val="004B1EF7"/>
    <w:rsid w:val="004B3FAD"/>
    <w:rsid w:val="004C062E"/>
    <w:rsid w:val="004C3798"/>
    <w:rsid w:val="004C5749"/>
    <w:rsid w:val="004C6185"/>
    <w:rsid w:val="00501DCA"/>
    <w:rsid w:val="0050243B"/>
    <w:rsid w:val="00513A47"/>
    <w:rsid w:val="00537219"/>
    <w:rsid w:val="005408DF"/>
    <w:rsid w:val="00573344"/>
    <w:rsid w:val="00583F9B"/>
    <w:rsid w:val="005B0D29"/>
    <w:rsid w:val="005B17CC"/>
    <w:rsid w:val="005E5C10"/>
    <w:rsid w:val="005E61E0"/>
    <w:rsid w:val="005F2C78"/>
    <w:rsid w:val="005F77AA"/>
    <w:rsid w:val="006132FC"/>
    <w:rsid w:val="006144E4"/>
    <w:rsid w:val="0061544E"/>
    <w:rsid w:val="00650299"/>
    <w:rsid w:val="00655FC5"/>
    <w:rsid w:val="006628AD"/>
    <w:rsid w:val="006715DE"/>
    <w:rsid w:val="00682C36"/>
    <w:rsid w:val="006961FC"/>
    <w:rsid w:val="006A00BE"/>
    <w:rsid w:val="006B561E"/>
    <w:rsid w:val="006B7B74"/>
    <w:rsid w:val="006C5020"/>
    <w:rsid w:val="006D6092"/>
    <w:rsid w:val="006E433A"/>
    <w:rsid w:val="006F20E8"/>
    <w:rsid w:val="00703EA7"/>
    <w:rsid w:val="00753E3A"/>
    <w:rsid w:val="007A7B21"/>
    <w:rsid w:val="007F2069"/>
    <w:rsid w:val="0080538C"/>
    <w:rsid w:val="00814E0A"/>
    <w:rsid w:val="008202B0"/>
    <w:rsid w:val="00822581"/>
    <w:rsid w:val="008309DD"/>
    <w:rsid w:val="0083227A"/>
    <w:rsid w:val="008431B2"/>
    <w:rsid w:val="008432B1"/>
    <w:rsid w:val="0085762D"/>
    <w:rsid w:val="00860B46"/>
    <w:rsid w:val="00866900"/>
    <w:rsid w:val="00874F04"/>
    <w:rsid w:val="00876A8A"/>
    <w:rsid w:val="008776F0"/>
    <w:rsid w:val="00881BA1"/>
    <w:rsid w:val="0088616B"/>
    <w:rsid w:val="0089132A"/>
    <w:rsid w:val="008B038B"/>
    <w:rsid w:val="008C2302"/>
    <w:rsid w:val="008C26B8"/>
    <w:rsid w:val="008D4618"/>
    <w:rsid w:val="008E6EC0"/>
    <w:rsid w:val="008F208F"/>
    <w:rsid w:val="008F4881"/>
    <w:rsid w:val="009129AC"/>
    <w:rsid w:val="0095563A"/>
    <w:rsid w:val="009704A7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23D85"/>
    <w:rsid w:val="00A5173C"/>
    <w:rsid w:val="00A569BF"/>
    <w:rsid w:val="00A61AEF"/>
    <w:rsid w:val="00A744BF"/>
    <w:rsid w:val="00AA47AD"/>
    <w:rsid w:val="00AD2345"/>
    <w:rsid w:val="00AF173A"/>
    <w:rsid w:val="00B053F5"/>
    <w:rsid w:val="00B066A4"/>
    <w:rsid w:val="00B07A13"/>
    <w:rsid w:val="00B13A86"/>
    <w:rsid w:val="00B25CA5"/>
    <w:rsid w:val="00B37FEB"/>
    <w:rsid w:val="00B4279B"/>
    <w:rsid w:val="00B45FC9"/>
    <w:rsid w:val="00B571C1"/>
    <w:rsid w:val="00B63317"/>
    <w:rsid w:val="00B636D5"/>
    <w:rsid w:val="00B714E0"/>
    <w:rsid w:val="00B76F35"/>
    <w:rsid w:val="00B81138"/>
    <w:rsid w:val="00BA4A84"/>
    <w:rsid w:val="00BC52C5"/>
    <w:rsid w:val="00BC7CCF"/>
    <w:rsid w:val="00BD3515"/>
    <w:rsid w:val="00BE0C4E"/>
    <w:rsid w:val="00BE3E69"/>
    <w:rsid w:val="00BE470B"/>
    <w:rsid w:val="00C04063"/>
    <w:rsid w:val="00C0684E"/>
    <w:rsid w:val="00C23E2D"/>
    <w:rsid w:val="00C43F0B"/>
    <w:rsid w:val="00C4579C"/>
    <w:rsid w:val="00C57A91"/>
    <w:rsid w:val="00C620EF"/>
    <w:rsid w:val="00C758B8"/>
    <w:rsid w:val="00C977B1"/>
    <w:rsid w:val="00CA3F60"/>
    <w:rsid w:val="00CC01C2"/>
    <w:rsid w:val="00CC63FB"/>
    <w:rsid w:val="00CD1AE8"/>
    <w:rsid w:val="00CD6132"/>
    <w:rsid w:val="00CE3E6C"/>
    <w:rsid w:val="00CF0927"/>
    <w:rsid w:val="00CF21F2"/>
    <w:rsid w:val="00CF5B0B"/>
    <w:rsid w:val="00D02712"/>
    <w:rsid w:val="00D046A7"/>
    <w:rsid w:val="00D214D0"/>
    <w:rsid w:val="00D34DB7"/>
    <w:rsid w:val="00D52BBE"/>
    <w:rsid w:val="00D6546B"/>
    <w:rsid w:val="00DA3E8C"/>
    <w:rsid w:val="00DB178B"/>
    <w:rsid w:val="00DC17D3"/>
    <w:rsid w:val="00DD4BED"/>
    <w:rsid w:val="00DE0768"/>
    <w:rsid w:val="00DE39F0"/>
    <w:rsid w:val="00DF0AF3"/>
    <w:rsid w:val="00DF7E9F"/>
    <w:rsid w:val="00E17093"/>
    <w:rsid w:val="00E223D7"/>
    <w:rsid w:val="00E27D7E"/>
    <w:rsid w:val="00E31A21"/>
    <w:rsid w:val="00E345C5"/>
    <w:rsid w:val="00E41AB7"/>
    <w:rsid w:val="00E42E13"/>
    <w:rsid w:val="00E511E4"/>
    <w:rsid w:val="00E56D5C"/>
    <w:rsid w:val="00E6257C"/>
    <w:rsid w:val="00E63C59"/>
    <w:rsid w:val="00EA2EDF"/>
    <w:rsid w:val="00EB38C9"/>
    <w:rsid w:val="00ED6DC9"/>
    <w:rsid w:val="00F25662"/>
    <w:rsid w:val="00F338B3"/>
    <w:rsid w:val="00F44826"/>
    <w:rsid w:val="00F5136B"/>
    <w:rsid w:val="00F62AAD"/>
    <w:rsid w:val="00FA124A"/>
    <w:rsid w:val="00FA444A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R00-SG05-CIR-0109" TargetMode="External"/><Relationship Id="rId18" Type="http://schemas.openxmlformats.org/officeDocument/2006/relationships/hyperlink" Target="https://www.itu.int/en/ITU-R/study-groups/rsg5/rwp5d/imt-2020/Pages/submission-eval-3rd-release.aspx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hyperlink" Target="https://www.itu.int/md/meetingdoc.asp?lang=en&amp;parent=R15-IMT.2020-C-00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R15-IMT.2020-C-008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R15-IMT.2020-C-0087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uwe.loewenstei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IMT.2020-C-0057/en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37e6cd4ee7ce52d6f0e119781164f8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232b62d1678d5b8038e46d5b4482410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95C2D-0238-4000-BF83-4D8F30811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1329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JK</cp:lastModifiedBy>
  <cp:revision>9</cp:revision>
  <cp:lastPrinted>2008-02-21T14:04:00Z</cp:lastPrinted>
  <dcterms:created xsi:type="dcterms:W3CDTF">2023-06-22T06:07:00Z</dcterms:created>
  <dcterms:modified xsi:type="dcterms:W3CDTF">2023-08-16T13:36:00Z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0x010100EDC490C70896FE44B585B27042C1902E</vt:lpwstr>
  </property>
</Properties>
</file>